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52" w:rsidRPr="00500904" w:rsidRDefault="00D13E52" w:rsidP="00C00BDA">
      <w:pPr>
        <w:pStyle w:val="ConsPlusNormal"/>
        <w:spacing w:after="0" w:line="240" w:lineRule="auto"/>
        <w:ind w:left="9639" w:firstLine="0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C00BDA">
      <w:pPr>
        <w:pStyle w:val="ConsPlusNormal"/>
        <w:spacing w:after="0" w:line="240" w:lineRule="auto"/>
        <w:ind w:left="9639" w:firstLine="0"/>
        <w:contextualSpacing/>
        <w:rPr>
          <w:rFonts w:ascii="Times New Roman" w:hAnsi="Times New Roman"/>
          <w:sz w:val="28"/>
          <w:szCs w:val="28"/>
        </w:rPr>
      </w:pPr>
    </w:p>
    <w:p w:rsidR="00D13E52" w:rsidRPr="00D13E52" w:rsidRDefault="00D13E52" w:rsidP="00C00BDA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к приказу</w:t>
      </w:r>
      <w:r w:rsidR="00C00BD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3E52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</w:t>
      </w:r>
    </w:p>
    <w:p w:rsidR="00D13E52" w:rsidRPr="00D13E52" w:rsidRDefault="00D13E52" w:rsidP="00C00BDA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C00BDA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Default="00D13E52" w:rsidP="00C00BDA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A13FB5">
        <w:rPr>
          <w:rFonts w:ascii="Times New Roman" w:hAnsi="Times New Roman"/>
          <w:sz w:val="28"/>
          <w:szCs w:val="28"/>
          <w:lang w:val="ru-RU"/>
        </w:rPr>
        <w:t>_____________№_____</w:t>
      </w:r>
    </w:p>
    <w:p w:rsidR="00A13FB5" w:rsidRDefault="00A13FB5" w:rsidP="00C00BDA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A13FB5" w:rsidRPr="00500904" w:rsidRDefault="00A13FB5" w:rsidP="00A13FB5">
      <w:pPr>
        <w:pStyle w:val="ConsPlusNormal"/>
        <w:spacing w:after="0" w:line="240" w:lineRule="auto"/>
        <w:ind w:left="9639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13FB5" w:rsidRPr="00500904" w:rsidRDefault="00A13FB5" w:rsidP="00A13FB5">
      <w:pPr>
        <w:pStyle w:val="ConsPlusNormal"/>
        <w:spacing w:after="0" w:line="240" w:lineRule="auto"/>
        <w:ind w:left="9639" w:firstLine="0"/>
        <w:contextualSpacing/>
        <w:rPr>
          <w:rFonts w:ascii="Times New Roman" w:hAnsi="Times New Roman"/>
          <w:sz w:val="28"/>
          <w:szCs w:val="28"/>
        </w:rPr>
      </w:pPr>
    </w:p>
    <w:p w:rsidR="00A13FB5" w:rsidRPr="00D13E52" w:rsidRDefault="00A13FB5" w:rsidP="00A13FB5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к приказу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3E52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</w:t>
      </w:r>
    </w:p>
    <w:p w:rsidR="00A13FB5" w:rsidRPr="00D13E52" w:rsidRDefault="00A13FB5" w:rsidP="00A13FB5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A13FB5" w:rsidRDefault="00A13FB5" w:rsidP="00A13FB5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A13FB5" w:rsidRPr="00A13FB5" w:rsidRDefault="00A13FB5" w:rsidP="00A13FB5">
      <w:pPr>
        <w:widowControl w:val="0"/>
        <w:autoSpaceDE w:val="0"/>
        <w:autoSpaceDN w:val="0"/>
        <w:adjustRightInd w:val="0"/>
        <w:ind w:left="9639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3FB5">
        <w:rPr>
          <w:rFonts w:ascii="Times New Roman" w:hAnsi="Times New Roman"/>
          <w:sz w:val="28"/>
          <w:szCs w:val="28"/>
          <w:lang w:val="ru-RU"/>
        </w:rPr>
        <w:t>26 января 2026 г.</w:t>
      </w:r>
      <w:r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C7714F">
        <w:rPr>
          <w:rFonts w:ascii="Times New Roman" w:hAnsi="Times New Roman"/>
          <w:sz w:val="28"/>
          <w:szCs w:val="28"/>
          <w:lang w:val="ru-RU"/>
        </w:rPr>
        <w:t xml:space="preserve"> 6</w:t>
      </w:r>
      <w:r>
        <w:rPr>
          <w:rFonts w:ascii="Times New Roman" w:hAnsi="Times New Roman"/>
          <w:sz w:val="28"/>
          <w:szCs w:val="28"/>
          <w:lang w:val="ru-RU"/>
        </w:rPr>
        <w:t>н</w:t>
      </w: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="000202B0">
        <w:rPr>
          <w:rFonts w:ascii="Times New Roman" w:hAnsi="Times New Roman"/>
          <w:b/>
          <w:sz w:val="28"/>
          <w:szCs w:val="28"/>
          <w:lang w:val="ru-RU"/>
        </w:rPr>
        <w:t>,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20"/>
        <w:gridCol w:w="4962"/>
        <w:gridCol w:w="4536"/>
      </w:tblGrid>
      <w:tr w:rsidR="004B087D" w:rsidRPr="00C00BDA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422F3A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 w:rsidRPr="00422F3A">
              <w:rPr>
                <w:rFonts w:ascii="Times New Roman" w:hAnsi="Times New Roman"/>
                <w:lang w:val="ru-RU"/>
              </w:rPr>
              <w:br/>
            </w:r>
            <w:r w:rsidR="00154FA9" w:rsidRPr="00422F3A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</w:p>
        </w:tc>
        <w:tc>
          <w:tcPr>
            <w:tcW w:w="4536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2A02A6" w:rsidRPr="00C00BDA" w:rsidTr="002A02A6">
        <w:trPr>
          <w:cantSplit/>
          <w:trHeight w:val="261"/>
          <w:tblHeader/>
        </w:trPr>
        <w:tc>
          <w:tcPr>
            <w:tcW w:w="5120" w:type="dxa"/>
            <w:shd w:val="clear" w:color="auto" w:fill="FFFFFF"/>
          </w:tcPr>
          <w:p w:rsidR="002A02A6" w:rsidRPr="002A02A6" w:rsidRDefault="002A02A6" w:rsidP="00371C95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A02A6">
              <w:rPr>
                <w:rFonts w:ascii="Times New Roman" w:hAnsi="Times New Roman"/>
                <w:bCs/>
                <w:lang w:val="ru-RU"/>
              </w:rPr>
              <w:lastRenderedPageBreak/>
              <w:t>1</w:t>
            </w:r>
          </w:p>
        </w:tc>
        <w:tc>
          <w:tcPr>
            <w:tcW w:w="4962" w:type="dxa"/>
            <w:shd w:val="clear" w:color="auto" w:fill="FFFFFF"/>
          </w:tcPr>
          <w:p w:rsidR="002A02A6" w:rsidRPr="002A02A6" w:rsidRDefault="002A02A6" w:rsidP="00371C95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A02A6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2A02A6" w:rsidRPr="002A02A6" w:rsidRDefault="002A02A6" w:rsidP="00371C95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A02A6">
              <w:rPr>
                <w:rFonts w:ascii="Times New Roman" w:hAnsi="Times New Roman"/>
                <w:bCs/>
                <w:lang w:val="ru-RU"/>
              </w:rPr>
              <w:t>3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firstLine="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C00BDA" w:rsidTr="00815ABE">
        <w:trPr>
          <w:cantSplit/>
          <w:trHeight w:val="1194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инфекционная больница № 2", </w:t>
            </w:r>
            <w:r w:rsidR="003D573A">
              <w:rPr>
                <w:rFonts w:ascii="Times New Roman" w:hAnsi="Times New Roman"/>
                <w:lang w:val="ru-RU"/>
              </w:rPr>
              <w:br/>
            </w:r>
            <w:r w:rsidRPr="00422F3A">
              <w:rPr>
                <w:rFonts w:ascii="Times New Roman" w:hAnsi="Times New Roman"/>
                <w:lang w:val="ru-RU"/>
              </w:rPr>
              <w:t>г.</w:t>
            </w:r>
            <w:r w:rsidR="003C09C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Волжский</w:t>
            </w:r>
            <w:proofErr w:type="gramEnd"/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 w:rsidRPr="00422F3A">
              <w:rPr>
                <w:rFonts w:ascii="Times New Roman" w:hAnsi="Times New Roman"/>
                <w:lang w:val="ru-RU"/>
              </w:rPr>
              <w:br/>
              <w:t xml:space="preserve">по профилактике и борьбе со СПИД </w:t>
            </w:r>
            <w:r w:rsidRPr="00422F3A">
              <w:rPr>
                <w:rFonts w:ascii="Times New Roman" w:hAnsi="Times New Roman"/>
                <w:lang w:val="ru-RU"/>
              </w:rPr>
              <w:br/>
              <w:t>и инфекцио</w:t>
            </w:r>
            <w:r w:rsidR="00403C57">
              <w:rPr>
                <w:rFonts w:ascii="Times New Roman" w:hAnsi="Times New Roman"/>
                <w:lang w:val="ru-RU"/>
              </w:rPr>
              <w:t>нными заболеваниями", Волгоград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0F517D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spacing w:val="-6"/>
                <w:lang w:val="ru-RU"/>
              </w:rPr>
              <w:t xml:space="preserve">Государственное бюджетное учреждение </w:t>
            </w:r>
            <w:r w:rsidRPr="00C41E93">
              <w:rPr>
                <w:rFonts w:ascii="Times New Roman" w:hAnsi="Times New Roman"/>
                <w:spacing w:val="-8"/>
                <w:lang w:val="ru-RU"/>
              </w:rPr>
              <w:t>здравоохранения "Волгоградский областной</w:t>
            </w:r>
            <w:r w:rsidRPr="00C41E93">
              <w:rPr>
                <w:rFonts w:ascii="Times New Roman" w:hAnsi="Times New Roman"/>
                <w:spacing w:val="-6"/>
                <w:lang w:val="ru-RU"/>
              </w:rPr>
              <w:t xml:space="preserve"> клинический перинатальный центр № 1</w:t>
            </w:r>
            <w:r w:rsidR="003D573A" w:rsidRPr="00C41E93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C41E93">
              <w:rPr>
                <w:rFonts w:ascii="Times New Roman" w:hAnsi="Times New Roman"/>
                <w:spacing w:val="-6"/>
                <w:lang w:val="ru-RU"/>
              </w:rPr>
              <w:t>им.</w:t>
            </w:r>
            <w:r w:rsidR="00F27AEC" w:rsidRPr="00C41E93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C41E93">
              <w:rPr>
                <w:rFonts w:ascii="Times New Roman" w:hAnsi="Times New Roman"/>
                <w:spacing w:val="-6"/>
                <w:lang w:val="ru-RU"/>
              </w:rPr>
              <w:t>Л.И.Ушаковой", г</w:t>
            </w:r>
            <w:proofErr w:type="gramStart"/>
            <w:r w:rsidRPr="00C41E93">
              <w:rPr>
                <w:rFonts w:ascii="Times New Roman" w:hAnsi="Times New Roman"/>
                <w:spacing w:val="-6"/>
                <w:lang w:val="ru-RU"/>
              </w:rPr>
              <w:t>.В</w:t>
            </w:r>
            <w:proofErr w:type="gramEnd"/>
            <w:r w:rsidRPr="00C41E93">
              <w:rPr>
                <w:rFonts w:ascii="Times New Roman" w:hAnsi="Times New Roman"/>
                <w:spacing w:val="-6"/>
                <w:lang w:val="ru-RU"/>
              </w:rPr>
              <w:t>олжский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3D57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D57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"Поликлиника № 5"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</w:t>
            </w:r>
            <w:r w:rsidR="003D573A">
              <w:rPr>
                <w:rFonts w:ascii="Times New Roman" w:hAnsi="Times New Roman"/>
                <w:lang w:val="ru-RU"/>
              </w:rPr>
              <w:t>ский наркологический диспансер"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C41E93">
              <w:rPr>
                <w:rFonts w:ascii="Times New Roman" w:hAnsi="Times New Roman"/>
                <w:lang w:val="ru-RU"/>
              </w:rPr>
              <w:t>Волгоградский</w:t>
            </w:r>
            <w:proofErr w:type="gramEnd"/>
            <w:r w:rsidRPr="00C41E93">
              <w:rPr>
                <w:rFonts w:ascii="Times New Roman" w:hAnsi="Times New Roman"/>
                <w:lang w:val="ru-RU"/>
              </w:rPr>
              <w:t xml:space="preserve"> областной  </w:t>
            </w:r>
            <w:proofErr w:type="spellStart"/>
            <w:r w:rsidRPr="00C41E93">
              <w:rPr>
                <w:rFonts w:ascii="Times New Roman" w:hAnsi="Times New Roman"/>
                <w:lang w:val="ru-RU"/>
              </w:rPr>
              <w:t>уронефрологический</w:t>
            </w:r>
            <w:proofErr w:type="spellEnd"/>
            <w:r w:rsidRPr="00C41E93">
              <w:rPr>
                <w:rFonts w:ascii="Times New Roman" w:hAnsi="Times New Roman"/>
                <w:lang w:val="ru-RU"/>
              </w:rPr>
              <w:t xml:space="preserve"> центр" 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</w:rPr>
            </w:pPr>
            <w:r w:rsidRPr="0084688E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</w:t>
            </w:r>
            <w:r w:rsidRPr="0084688E">
              <w:rPr>
                <w:rFonts w:ascii="Times New Roman" w:hAnsi="Times New Roman"/>
                <w:lang w:val="ru-RU"/>
              </w:rPr>
              <w:t>учреждение</w:t>
            </w:r>
            <w:r w:rsidRPr="00422F3A">
              <w:rPr>
                <w:rFonts w:ascii="Times New Roman" w:hAnsi="Times New Roman"/>
              </w:rPr>
              <w:t xml:space="preserve"> </w:t>
            </w:r>
            <w:r w:rsidRPr="0084688E">
              <w:rPr>
                <w:rFonts w:ascii="Times New Roman" w:hAnsi="Times New Roman"/>
                <w:lang w:val="ru-RU"/>
              </w:rPr>
              <w:t>здравоохранения</w:t>
            </w:r>
            <w:r w:rsidRPr="00422F3A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C41E93" w:rsidRDefault="00647903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C00BD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422F3A" w:rsidRDefault="00647903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1",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Калачевский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район, ст. Ложки</w:t>
            </w:r>
          </w:p>
        </w:tc>
        <w:tc>
          <w:tcPr>
            <w:tcW w:w="4536" w:type="dxa"/>
            <w:noWrap/>
          </w:tcPr>
          <w:p w:rsidR="00320DED" w:rsidRPr="00C41E93" w:rsidRDefault="002C3662" w:rsidP="00C41E93">
            <w:pPr>
              <w:pStyle w:val="affa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0" w:hanging="30"/>
              <w:rPr>
                <w:rFonts w:ascii="Times New Roman" w:hAnsi="Times New Roman"/>
                <w:lang w:val="ru-RU" w:eastAsia="ru-RU"/>
              </w:rPr>
            </w:pPr>
            <w:r w:rsidRPr="00C41E93">
              <w:rPr>
                <w:rFonts w:ascii="Times New Roman" w:hAnsi="Times New Roman"/>
                <w:lang w:val="ru-RU"/>
              </w:rPr>
              <w:t xml:space="preserve">Государственное учреждение </w:t>
            </w:r>
            <w:r w:rsidR="00C41E93">
              <w:rPr>
                <w:rFonts w:ascii="Times New Roman" w:hAnsi="Times New Roman"/>
                <w:lang w:val="ru-RU"/>
              </w:rPr>
              <w:t>здравоохранения</w:t>
            </w:r>
            <w:r w:rsidR="000F517D">
              <w:rPr>
                <w:rFonts w:ascii="Times New Roman" w:hAnsi="Times New Roman"/>
                <w:lang w:val="ru-RU" w:eastAsia="ru-RU"/>
              </w:rPr>
              <w:t xml:space="preserve"> "Клиническая</w:t>
            </w:r>
            <w:r w:rsidR="00C41E93" w:rsidRPr="00C41E93">
              <w:rPr>
                <w:rFonts w:ascii="Times New Roman" w:hAnsi="Times New Roman"/>
                <w:lang w:val="ru-RU" w:eastAsia="ru-RU"/>
              </w:rPr>
              <w:t xml:space="preserve"> больница </w:t>
            </w:r>
            <w:r w:rsidR="00C41E93" w:rsidRPr="00422F3A">
              <w:rPr>
                <w:rFonts w:ascii="Times New Roman" w:hAnsi="Times New Roman"/>
                <w:lang w:val="ru-RU"/>
              </w:rPr>
              <w:t>№</w:t>
            </w:r>
            <w:r w:rsidR="00C41E93">
              <w:rPr>
                <w:rFonts w:ascii="Times New Roman" w:hAnsi="Times New Roman"/>
                <w:lang w:val="ru-RU"/>
              </w:rPr>
              <w:t xml:space="preserve"> </w:t>
            </w:r>
            <w:r w:rsidR="000F517D">
              <w:rPr>
                <w:rFonts w:ascii="Times New Roman" w:hAnsi="Times New Roman"/>
                <w:lang w:val="ru-RU" w:eastAsia="ru-RU"/>
              </w:rPr>
              <w:t>5</w:t>
            </w:r>
            <w:r w:rsidR="00320DED" w:rsidRPr="00C41E93">
              <w:rPr>
                <w:rFonts w:ascii="Times New Roman" w:hAnsi="Times New Roman"/>
                <w:lang w:val="ru-RU" w:eastAsia="ru-RU"/>
              </w:rPr>
              <w:t>"</w:t>
            </w:r>
          </w:p>
          <w:p w:rsidR="00647903" w:rsidRPr="00C41E93" w:rsidRDefault="00647903" w:rsidP="00C41E93">
            <w:pPr>
              <w:pStyle w:val="affa"/>
              <w:ind w:left="30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C04375" w:rsidRPr="00C41E93" w:rsidRDefault="002C3662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9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"Волгоградская областная детская клиническая психиатрическая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C41E93" w:rsidRDefault="002C3662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9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C41E93" w:rsidRDefault="00C04375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C41E93" w:rsidRDefault="00C04375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учреждение здравоохранения "Городская клиническая больница № 1"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больница </w:t>
            </w:r>
            <w:r w:rsidR="003D573A">
              <w:rPr>
                <w:rFonts w:ascii="Times New Roman" w:hAnsi="Times New Roman"/>
                <w:lang w:val="ru-RU"/>
              </w:rPr>
              <w:br/>
            </w:r>
            <w:r w:rsidRPr="00422F3A">
              <w:rPr>
                <w:rFonts w:ascii="Times New Roman" w:hAnsi="Times New Roman"/>
                <w:lang w:val="ru-RU"/>
              </w:rPr>
              <w:t>№ 11"</w:t>
            </w:r>
          </w:p>
        </w:tc>
        <w:tc>
          <w:tcPr>
            <w:tcW w:w="4536" w:type="dxa"/>
            <w:noWrap/>
          </w:tcPr>
          <w:p w:rsidR="00C04375" w:rsidRPr="00C41E93" w:rsidRDefault="00C04375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12"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"Больница № 16"</w:t>
            </w:r>
          </w:p>
        </w:tc>
        <w:tc>
          <w:tcPr>
            <w:tcW w:w="4536" w:type="dxa"/>
            <w:noWrap/>
          </w:tcPr>
          <w:p w:rsidR="00C04375" w:rsidRPr="00C41E93" w:rsidRDefault="00C04375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больница </w:t>
            </w:r>
            <w:r w:rsidRPr="000F517D">
              <w:rPr>
                <w:rFonts w:ascii="Times New Roman" w:hAnsi="Times New Roman"/>
                <w:lang w:val="ru-RU"/>
              </w:rPr>
              <w:t>№ 4"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22F3A" w:rsidRDefault="0076089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C41E93" w:rsidRDefault="002C3662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6E3A96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22F3A" w:rsidRDefault="002C3662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  <w:tc>
          <w:tcPr>
            <w:tcW w:w="4536" w:type="dxa"/>
            <w:noWrap/>
          </w:tcPr>
          <w:p w:rsidR="00C04375" w:rsidRPr="00C41E93" w:rsidRDefault="002C3662" w:rsidP="00C41E93">
            <w:pPr>
              <w:pStyle w:val="affa"/>
              <w:numPr>
                <w:ilvl w:val="0"/>
                <w:numId w:val="27"/>
              </w:numPr>
              <w:ind w:left="30" w:hanging="30"/>
              <w:rPr>
                <w:rFonts w:ascii="Times New Roman" w:hAnsi="Times New Roman"/>
                <w:lang w:val="ru-RU"/>
              </w:rPr>
            </w:pPr>
            <w:r w:rsidRPr="00C41E9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"Городская клиническая больница № 1 </w:t>
            </w:r>
            <w:r w:rsidR="000F517D">
              <w:rPr>
                <w:rFonts w:ascii="Times New Roman" w:hAnsi="Times New Roman"/>
                <w:lang w:val="ru-RU"/>
              </w:rPr>
              <w:br/>
            </w:r>
            <w:r w:rsidRPr="00C41E93">
              <w:rPr>
                <w:rFonts w:ascii="Times New Roman" w:hAnsi="Times New Roman"/>
                <w:lang w:val="ru-RU"/>
              </w:rPr>
              <w:t>им.</w:t>
            </w:r>
            <w:r w:rsidR="000F517D">
              <w:rPr>
                <w:rFonts w:ascii="Times New Roman" w:hAnsi="Times New Roman"/>
                <w:lang w:val="ru-RU"/>
              </w:rPr>
              <w:t xml:space="preserve"> </w:t>
            </w:r>
            <w:r w:rsidRPr="00C41E93">
              <w:rPr>
                <w:rFonts w:ascii="Times New Roman" w:hAnsi="Times New Roman"/>
                <w:lang w:val="ru-RU"/>
              </w:rPr>
              <w:t>С.З.</w:t>
            </w:r>
            <w:r w:rsidR="000F517D">
              <w:rPr>
                <w:rFonts w:ascii="Times New Roman" w:hAnsi="Times New Roman"/>
                <w:lang w:val="ru-RU"/>
              </w:rPr>
              <w:t xml:space="preserve"> </w:t>
            </w:r>
            <w:r w:rsidRPr="00C41E93">
              <w:rPr>
                <w:rFonts w:ascii="Times New Roman" w:hAnsi="Times New Roman"/>
                <w:lang w:val="ru-RU"/>
              </w:rPr>
              <w:t>Фишера"</w:t>
            </w:r>
          </w:p>
        </w:tc>
      </w:tr>
      <w:tr w:rsidR="00C04375" w:rsidRPr="00C00BDA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22F3A" w:rsidRDefault="00C04375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"Клинический родильный дом № 2" </w:t>
            </w:r>
          </w:p>
        </w:tc>
        <w:tc>
          <w:tcPr>
            <w:tcW w:w="4536" w:type="dxa"/>
            <w:noWrap/>
          </w:tcPr>
          <w:p w:rsidR="00C04375" w:rsidRPr="00422F3A" w:rsidRDefault="00EE11B5" w:rsidP="00C41E93">
            <w:pPr>
              <w:pStyle w:val="affa"/>
              <w:numPr>
                <w:ilvl w:val="0"/>
                <w:numId w:val="27"/>
              </w:numPr>
              <w:ind w:left="30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кожно-венерологический диспансер"</w:t>
            </w: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950317" w:rsidRPr="0067594D" w:rsidRDefault="00950317" w:rsidP="00B823E0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950317" w:rsidRPr="0067594D" w:rsidRDefault="00950317" w:rsidP="0067594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г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>. Камышина "Городская больница № 1"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Камышинская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детская городская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г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. Камышина "Стоматологическая поликлиника № 1" 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C00BDA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6E3A96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84688E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</w:t>
            </w:r>
            <w:r w:rsidR="0084688E">
              <w:rPr>
                <w:rFonts w:ascii="Times New Roman" w:hAnsi="Times New Roman"/>
                <w:lang w:val="ru-RU"/>
              </w:rPr>
              <w:br/>
            </w:r>
            <w:r w:rsidRPr="00422F3A">
              <w:rPr>
                <w:rFonts w:ascii="Times New Roman" w:hAnsi="Times New Roman"/>
                <w:lang w:val="ru-RU"/>
              </w:rPr>
              <w:t>В.Ф.</w:t>
            </w:r>
            <w:r w:rsidR="0084688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Жогова</w:t>
            </w:r>
            <w:proofErr w:type="spellEnd"/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Волгоградский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областной клинический</w:t>
            </w:r>
            <w:r>
              <w:rPr>
                <w:rFonts w:ascii="Times New Roman" w:hAnsi="Times New Roman"/>
                <w:lang w:val="ru-RU"/>
              </w:rPr>
              <w:t xml:space="preserve"> центр медицинской реабилитации</w:t>
            </w:r>
            <w:r w:rsidRPr="00422F3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Фроловская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965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Калачевская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6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34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Среднеахтубинская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543FA4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543FA4" w:rsidRPr="00543FA4" w:rsidRDefault="00543FA4" w:rsidP="00543F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32.   </w:t>
            </w:r>
            <w:r w:rsidRPr="00543FA4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</w:t>
            </w:r>
            <w:proofErr w:type="gramStart"/>
            <w:r w:rsidRPr="00543FA4"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 w:rsidRPr="00543FA4">
              <w:rPr>
                <w:rFonts w:ascii="Times New Roman" w:hAnsi="Times New Roman"/>
                <w:lang w:val="ru-RU"/>
              </w:rPr>
              <w:t xml:space="preserve"> больница г. Камышина"</w:t>
            </w: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3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894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BC20AF">
        <w:trPr>
          <w:cantSplit/>
          <w:trHeight w:val="1190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Ленинская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Нехаевская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Новоаннинская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260CC2">
        <w:trPr>
          <w:cantSplit/>
          <w:trHeight w:val="960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 Волгоградской области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"Серафимовичская </w:t>
            </w:r>
            <w:r>
              <w:rPr>
                <w:rFonts w:ascii="Times New Roman" w:hAnsi="Times New Roman"/>
                <w:lang w:val="ru-RU"/>
              </w:rPr>
              <w:t>ц</w:t>
            </w:r>
            <w:r w:rsidRPr="00422F3A">
              <w:rPr>
                <w:rFonts w:ascii="Times New Roman" w:hAnsi="Times New Roman"/>
                <w:lang w:val="ru-RU"/>
              </w:rPr>
              <w:t>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Старополтавская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924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981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Палласовская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1497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Суровикинского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995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"Медицинский центр"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543FA4">
        <w:trPr>
          <w:cantSplit/>
          <w:trHeight w:val="1260"/>
        </w:trPr>
        <w:tc>
          <w:tcPr>
            <w:tcW w:w="5120" w:type="dxa"/>
          </w:tcPr>
          <w:p w:rsidR="00543FA4" w:rsidRPr="00422F3A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422F3A" w:rsidTr="00543FA4">
        <w:trPr>
          <w:cantSplit/>
          <w:trHeight w:val="328"/>
        </w:trPr>
        <w:tc>
          <w:tcPr>
            <w:tcW w:w="14618" w:type="dxa"/>
            <w:gridSpan w:val="3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543FA4" w:rsidRPr="00C00BDA" w:rsidTr="00543FA4">
        <w:trPr>
          <w:cantSplit/>
          <w:trHeight w:val="417"/>
        </w:trPr>
        <w:tc>
          <w:tcPr>
            <w:tcW w:w="14618" w:type="dxa"/>
            <w:gridSpan w:val="3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22649" w:rsidRDefault="00543FA4" w:rsidP="00543FA4">
            <w:pPr>
              <w:pStyle w:val="affa"/>
              <w:numPr>
                <w:ilvl w:val="0"/>
                <w:numId w:val="29"/>
              </w:numPr>
              <w:tabs>
                <w:tab w:val="left" w:pos="317"/>
              </w:tabs>
              <w:ind w:left="30" w:firstLine="0"/>
              <w:rPr>
                <w:rFonts w:ascii="Times New Roman" w:hAnsi="Times New Roman"/>
                <w:lang w:val="ru-RU"/>
              </w:rPr>
            </w:pPr>
            <w:r w:rsidRPr="00F22649">
              <w:rPr>
                <w:rFonts w:ascii="Times New Roman" w:hAnsi="Times New Roman"/>
                <w:lang w:val="ru-RU"/>
              </w:rPr>
              <w:t>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22649" w:rsidRDefault="00543FA4" w:rsidP="00543FA4">
            <w:pPr>
              <w:pStyle w:val="affa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" w:firstLine="0"/>
              <w:rPr>
                <w:rFonts w:ascii="Times New Roman" w:hAnsi="Times New Roman"/>
                <w:lang w:val="ru-RU" w:eastAsia="ru-RU"/>
              </w:rPr>
            </w:pPr>
            <w:r w:rsidRPr="00F22649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543FA4" w:rsidRPr="00C00BDA" w:rsidTr="00543FA4">
        <w:trPr>
          <w:cantSplit/>
          <w:trHeight w:val="2048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22649" w:rsidRDefault="00543FA4" w:rsidP="00543FA4">
            <w:pPr>
              <w:pStyle w:val="affa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" w:firstLine="0"/>
              <w:rPr>
                <w:rFonts w:ascii="Times New Roman" w:hAnsi="Times New Roman"/>
                <w:lang w:val="ru-RU" w:eastAsia="ru-RU"/>
              </w:rPr>
            </w:pPr>
            <w:r w:rsidRPr="00F22649">
              <w:rPr>
                <w:rFonts w:ascii="Times New Roman" w:hAnsi="Times New Roman"/>
                <w:color w:val="000000"/>
                <w:lang w:val="ru-RU"/>
              </w:rPr>
              <w:t xml:space="preserve">Федеральное государственное бюджетное учреждение </w:t>
            </w:r>
            <w:r w:rsidRPr="00F22649">
              <w:rPr>
                <w:rFonts w:ascii="Times New Roman" w:hAnsi="Times New Roman"/>
                <w:lang w:val="ru-RU" w:eastAsia="ru-RU"/>
              </w:rPr>
              <w:t>"</w:t>
            </w:r>
            <w:proofErr w:type="gramStart"/>
            <w:r w:rsidRPr="00F22649">
              <w:rPr>
                <w:rFonts w:ascii="Times New Roman" w:hAnsi="Times New Roman"/>
                <w:color w:val="000000"/>
                <w:lang w:val="ru-RU"/>
              </w:rPr>
              <w:t>Национальный</w:t>
            </w:r>
            <w:proofErr w:type="gramEnd"/>
            <w:r w:rsidRPr="00F22649">
              <w:rPr>
                <w:rFonts w:ascii="Times New Roman" w:hAnsi="Times New Roman"/>
                <w:color w:val="000000"/>
                <w:lang w:val="ru-RU"/>
              </w:rPr>
              <w:t xml:space="preserve"> медицинский исследовательский центр трансплантологии и искусственных органов имени академика </w:t>
            </w:r>
            <w:r w:rsidRPr="00F22649">
              <w:rPr>
                <w:rFonts w:ascii="Times New Roman" w:hAnsi="Times New Roman"/>
                <w:color w:val="000000"/>
                <w:lang w:val="ru-RU"/>
              </w:rPr>
              <w:br/>
              <w:t>В.И. Шумакова</w:t>
            </w:r>
            <w:r w:rsidRPr="00F22649">
              <w:rPr>
                <w:rFonts w:ascii="Times New Roman" w:hAnsi="Times New Roman"/>
                <w:lang w:val="ru-RU" w:eastAsia="ru-RU"/>
              </w:rPr>
              <w:t>"</w:t>
            </w:r>
            <w:r w:rsidRPr="00F22649">
              <w:rPr>
                <w:rFonts w:ascii="Times New Roman" w:hAnsi="Times New Roman"/>
                <w:color w:val="000000"/>
                <w:lang w:val="ru-RU"/>
              </w:rPr>
              <w:t xml:space="preserve"> Министерства здравоохранения Российской Федерации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543FA4" w:rsidRPr="00422F3A" w:rsidRDefault="00543FA4" w:rsidP="00543FA4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63546" w:rsidRDefault="00543FA4" w:rsidP="00543FA4">
            <w:pPr>
              <w:pStyle w:val="affa"/>
              <w:numPr>
                <w:ilvl w:val="0"/>
                <w:numId w:val="31"/>
              </w:numPr>
              <w:tabs>
                <w:tab w:val="left" w:pos="317"/>
              </w:tabs>
              <w:ind w:left="30" w:firstLine="0"/>
              <w:rPr>
                <w:rFonts w:ascii="Times New Roman" w:hAnsi="Times New Roman"/>
                <w:lang w:val="ru-RU"/>
              </w:rPr>
            </w:pPr>
            <w:r w:rsidRPr="00F63546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F63546">
              <w:rPr>
                <w:rFonts w:ascii="Times New Roman" w:hAnsi="Times New Roman"/>
                <w:lang w:val="ru-RU"/>
              </w:rPr>
              <w:t xml:space="preserve"> "</w:t>
            </w:r>
            <w:proofErr w:type="gramStart"/>
            <w:r w:rsidRPr="00F63546">
              <w:rPr>
                <w:rFonts w:ascii="Times New Roman" w:hAnsi="Times New Roman"/>
                <w:lang w:val="ru-RU"/>
              </w:rPr>
              <w:t>Волгоградский</w:t>
            </w:r>
            <w:proofErr w:type="gramEnd"/>
            <w:r w:rsidRPr="00F63546">
              <w:rPr>
                <w:rFonts w:ascii="Times New Roman" w:hAnsi="Times New Roman"/>
                <w:lang w:val="ru-RU"/>
              </w:rPr>
              <w:t xml:space="preserve"> медицинский клинический центр Федерального медико-биологического агентства"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63546" w:rsidRDefault="00543FA4" w:rsidP="00543FA4">
            <w:pPr>
              <w:pStyle w:val="affa"/>
              <w:numPr>
                <w:ilvl w:val="0"/>
                <w:numId w:val="31"/>
              </w:numPr>
              <w:tabs>
                <w:tab w:val="left" w:pos="317"/>
              </w:tabs>
              <w:ind w:left="30" w:firstLine="0"/>
              <w:rPr>
                <w:rFonts w:ascii="Times New Roman" w:hAnsi="Times New Roman"/>
                <w:lang w:val="ru-RU"/>
              </w:rPr>
            </w:pPr>
            <w:r w:rsidRPr="00F63546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</w:t>
            </w:r>
            <w:proofErr w:type="spellStart"/>
            <w:proofErr w:type="gramStart"/>
            <w:r w:rsidRPr="00F63546">
              <w:rPr>
                <w:rFonts w:ascii="Times New Roman" w:hAnsi="Times New Roman"/>
                <w:lang w:val="ru-RU" w:eastAsia="ru-RU"/>
              </w:rPr>
              <w:t>Северо-Кавказский</w:t>
            </w:r>
            <w:proofErr w:type="spellEnd"/>
            <w:proofErr w:type="gramEnd"/>
            <w:r w:rsidRPr="00F63546">
              <w:rPr>
                <w:rFonts w:ascii="Times New Roman" w:hAnsi="Times New Roman"/>
                <w:lang w:val="ru-RU" w:eastAsia="ru-RU"/>
              </w:rPr>
              <w:t xml:space="preserve"> федеральный научно-клинический центр" Федерального медико-биологического агентства"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43FA4" w:rsidRPr="00422F3A" w:rsidRDefault="00543FA4" w:rsidP="00543FA4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543FA4" w:rsidRPr="00C00BDA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22F3A" w:rsidRDefault="00543FA4" w:rsidP="00543FA4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543FA4" w:rsidRPr="00F63546" w:rsidRDefault="00543FA4" w:rsidP="00543FA4">
            <w:pPr>
              <w:pStyle w:val="affa"/>
              <w:numPr>
                <w:ilvl w:val="0"/>
                <w:numId w:val="33"/>
              </w:numPr>
              <w:ind w:left="30" w:firstLine="0"/>
              <w:rPr>
                <w:rFonts w:ascii="Times New Roman" w:hAnsi="Times New Roman"/>
                <w:lang w:val="ru-RU"/>
              </w:rPr>
            </w:pPr>
            <w:r w:rsidRPr="00F63546">
              <w:rPr>
                <w:rFonts w:ascii="Times New Roman" w:hAnsi="Times New Roman"/>
                <w:lang w:val="ru-RU"/>
              </w:rPr>
              <w:t>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543FA4" w:rsidRPr="00C00BDA" w:rsidTr="00543FA4">
        <w:trPr>
          <w:cantSplit/>
          <w:trHeight w:val="338"/>
        </w:trPr>
        <w:tc>
          <w:tcPr>
            <w:tcW w:w="14618" w:type="dxa"/>
            <w:gridSpan w:val="3"/>
            <w:shd w:val="clear" w:color="auto" w:fill="FFFFFF"/>
          </w:tcPr>
          <w:p w:rsidR="00543FA4" w:rsidRPr="00422F3A" w:rsidRDefault="00543FA4" w:rsidP="00543FA4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543FA4" w:rsidRPr="00C00BDA" w:rsidTr="00543FA4">
        <w:trPr>
          <w:cantSplit/>
          <w:trHeight w:val="1190"/>
        </w:trPr>
        <w:tc>
          <w:tcPr>
            <w:tcW w:w="5120" w:type="dxa"/>
            <w:shd w:val="clear" w:color="auto" w:fill="FFFFFF"/>
          </w:tcPr>
          <w:p w:rsidR="00543FA4" w:rsidRPr="00422F3A" w:rsidRDefault="00543FA4" w:rsidP="00543FA4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vanish/>
                <w:lang w:val="ru-RU"/>
              </w:rPr>
            </w:pPr>
          </w:p>
          <w:p w:rsidR="00543FA4" w:rsidRPr="00400D7A" w:rsidRDefault="00543FA4" w:rsidP="00543FA4">
            <w:pPr>
              <w:pStyle w:val="affa"/>
              <w:numPr>
                <w:ilvl w:val="0"/>
                <w:numId w:val="21"/>
              </w:numPr>
              <w:ind w:left="28" w:firstLine="0"/>
              <w:rPr>
                <w:rFonts w:ascii="Times New Roman" w:hAnsi="Times New Roman"/>
                <w:lang w:val="ru-RU"/>
              </w:rPr>
            </w:pPr>
            <w:r w:rsidRPr="00400D7A">
              <w:rPr>
                <w:rFonts w:ascii="Times New Roman" w:hAnsi="Times New Roman"/>
                <w:lang w:val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422F3A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543FA4" w:rsidRPr="00422F3A" w:rsidRDefault="00543FA4" w:rsidP="00543FA4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543FA4" w:rsidRPr="00C00BDA" w:rsidTr="0006637E">
        <w:trPr>
          <w:cantSplit/>
          <w:trHeight w:val="1056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3878B9">
              <w:rPr>
                <w:rFonts w:ascii="Times New Roman" w:hAnsi="Times New Roman"/>
                <w:lang w:val="ru-RU"/>
              </w:rPr>
              <w:t>Федеральный</w:t>
            </w:r>
            <w:proofErr w:type="gramEnd"/>
            <w:r w:rsidRPr="003878B9">
              <w:rPr>
                <w:rFonts w:ascii="Times New Roman" w:hAnsi="Times New Roman"/>
                <w:lang w:val="ru-RU"/>
              </w:rPr>
              <w:t xml:space="preserve"> научно-производственный центр </w:t>
            </w:r>
            <w:r w:rsidRPr="003878B9">
              <w:rPr>
                <w:rFonts w:ascii="Times New Roman" w:hAnsi="Times New Roman"/>
                <w:lang w:val="ru-RU"/>
              </w:rPr>
              <w:br/>
              <w:t>"</w:t>
            </w:r>
            <w:proofErr w:type="spellStart"/>
            <w:r w:rsidRPr="003878B9">
              <w:rPr>
                <w:rFonts w:ascii="Times New Roman" w:hAnsi="Times New Roman"/>
                <w:lang w:val="ru-RU"/>
              </w:rPr>
              <w:t>Титан-Баррикады</w:t>
            </w:r>
            <w:proofErr w:type="spellEnd"/>
            <w:r w:rsidRPr="003878B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00D7A" w:rsidRDefault="00543FA4" w:rsidP="00543FA4">
            <w:pPr>
              <w:pStyle w:val="affa"/>
              <w:numPr>
                <w:ilvl w:val="0"/>
                <w:numId w:val="24"/>
              </w:numPr>
              <w:ind w:left="28" w:firstLine="0"/>
              <w:rPr>
                <w:rFonts w:ascii="Times New Roman" w:hAnsi="Times New Roman"/>
                <w:lang w:val="ru-RU"/>
              </w:rPr>
            </w:pPr>
            <w:r w:rsidRPr="00400D7A">
              <w:rPr>
                <w:rFonts w:ascii="Times New Roman" w:hAnsi="Times New Roman"/>
                <w:lang w:val="ru-RU"/>
              </w:rPr>
              <w:t>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543FA4" w:rsidRPr="00F63546" w:rsidRDefault="00543FA4" w:rsidP="00543FA4">
            <w:pPr>
              <w:pStyle w:val="affa"/>
              <w:numPr>
                <w:ilvl w:val="0"/>
                <w:numId w:val="35"/>
              </w:numPr>
              <w:ind w:left="30" w:firstLine="0"/>
              <w:rPr>
                <w:rFonts w:ascii="Times New Roman" w:hAnsi="Times New Roman"/>
                <w:lang w:val="ru-RU"/>
              </w:rPr>
            </w:pPr>
            <w:r w:rsidRPr="00F63546">
              <w:rPr>
                <w:rFonts w:ascii="Times New Roman" w:hAnsi="Times New Roman"/>
                <w:lang w:val="ru-RU"/>
              </w:rPr>
              <w:t>Частное учреждение здравоохранения "Клиническая больница "</w:t>
            </w:r>
            <w:proofErr w:type="spellStart"/>
            <w:r w:rsidRPr="00F63546">
              <w:rPr>
                <w:rFonts w:ascii="Times New Roman" w:hAnsi="Times New Roman"/>
                <w:lang w:val="ru-RU"/>
              </w:rPr>
              <w:t>РЖД-Медицина</w:t>
            </w:r>
            <w:proofErr w:type="spellEnd"/>
            <w:r w:rsidRPr="00F63546">
              <w:rPr>
                <w:rFonts w:ascii="Times New Roman" w:hAnsi="Times New Roman"/>
                <w:lang w:val="ru-RU"/>
              </w:rPr>
              <w:t>" города Волгоград"</w:t>
            </w: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543FA4" w:rsidRPr="00400D7A" w:rsidRDefault="00543FA4" w:rsidP="00543FA4">
            <w:pPr>
              <w:pStyle w:val="affa"/>
              <w:numPr>
                <w:ilvl w:val="0"/>
                <w:numId w:val="26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400D7A">
              <w:rPr>
                <w:rFonts w:ascii="Times New Roman" w:hAnsi="Times New Roman"/>
                <w:lang w:val="ru-RU"/>
              </w:rPr>
              <w:t>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543FA4" w:rsidRPr="00F63546" w:rsidRDefault="00543FA4" w:rsidP="00543FA4">
            <w:pPr>
              <w:pStyle w:val="affa"/>
              <w:numPr>
                <w:ilvl w:val="0"/>
                <w:numId w:val="35"/>
              </w:numPr>
              <w:ind w:left="30" w:firstLine="0"/>
              <w:rPr>
                <w:rFonts w:ascii="Times New Roman" w:hAnsi="Times New Roman"/>
                <w:lang w:val="ru-RU"/>
              </w:rPr>
            </w:pPr>
            <w:r w:rsidRPr="00F63546">
              <w:rPr>
                <w:rFonts w:ascii="Times New Roman" w:hAnsi="Times New Roman"/>
                <w:lang w:val="ru-RU"/>
              </w:rPr>
              <w:t>Акционерное общество "Многопрофильный Медицинский Центр"</w:t>
            </w: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543FA4" w:rsidRPr="00400D7A" w:rsidRDefault="00543FA4" w:rsidP="00543FA4">
            <w:pPr>
              <w:pStyle w:val="affa"/>
              <w:numPr>
                <w:ilvl w:val="0"/>
                <w:numId w:val="26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400D7A">
              <w:rPr>
                <w:rFonts w:ascii="Times New Roman" w:hAnsi="Times New Roman"/>
                <w:lang w:val="ru-RU"/>
              </w:rPr>
              <w:t>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543FA4" w:rsidRPr="001C4515" w:rsidRDefault="00543FA4" w:rsidP="00543FA4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lastRenderedPageBreak/>
              <w:t xml:space="preserve"> 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543FA4" w:rsidRPr="00400D7A" w:rsidRDefault="00543FA4" w:rsidP="00543FA4">
            <w:pPr>
              <w:pStyle w:val="affa"/>
              <w:numPr>
                <w:ilvl w:val="0"/>
                <w:numId w:val="26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400D7A">
              <w:rPr>
                <w:rFonts w:ascii="Times New Roman" w:hAnsi="Times New Roman"/>
                <w:lang w:val="ru-RU"/>
              </w:rPr>
              <w:t>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543FA4" w:rsidRPr="00422F3A" w:rsidRDefault="00543FA4" w:rsidP="00543FA4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3878B9">
              <w:rPr>
                <w:rFonts w:ascii="Times New Roman" w:hAnsi="Times New Roman"/>
                <w:lang w:val="ru-RU"/>
              </w:rPr>
              <w:t>Стома-ВИД</w:t>
            </w:r>
            <w:proofErr w:type="spellEnd"/>
            <w:r w:rsidRPr="003878B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ind w:left="3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3878B9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3878B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3D57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8A490B">
        <w:trPr>
          <w:cantSplit/>
          <w:trHeight w:val="470"/>
        </w:trPr>
        <w:tc>
          <w:tcPr>
            <w:tcW w:w="5120" w:type="dxa"/>
          </w:tcPr>
          <w:p w:rsidR="00543FA4" w:rsidRPr="003878B9" w:rsidRDefault="00543FA4" w:rsidP="003878B9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3878B9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5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ind w:left="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Аполлония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"СК"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Медтехника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Паромонова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"Галерея"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Хеликс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 xml:space="preserve"> Краснодар"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"Многопрофильная клиника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Вита-Лайт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613D30">
        <w:trPr>
          <w:cantSplit/>
          <w:trHeight w:val="793"/>
        </w:trPr>
        <w:tc>
          <w:tcPr>
            <w:tcW w:w="5120" w:type="dxa"/>
          </w:tcPr>
          <w:p w:rsidR="00543FA4" w:rsidRPr="00EA6955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"ОКО ПЛЮС"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СитиМед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"М-ЛАЙН МЕДИЦИНА"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"Волгоградский 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Флебологический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 xml:space="preserve"> Центр Профессора Ларина С.И."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"Медицинская клиника "Рефлекс" 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Эвоген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DD21BB">
        <w:trPr>
          <w:cantSplit/>
          <w:trHeight w:val="359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EA6955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/>
                <w:lang w:val="ru-RU"/>
              </w:rPr>
              <w:t>ИНВИТРО-Ростов-на-Дону</w:t>
            </w:r>
            <w:proofErr w:type="spellEnd"/>
            <w:r w:rsidRPr="00EA695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семейного здоровья"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EA6955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"ВОЛГАМЕДЛАБ"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"Сопрано"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EA6955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"НЕФРОЛОГИЧЕСКИЙ ЦЕНТР"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"Лаборатория 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Гемотест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422F3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422F3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80D88">
              <w:rPr>
                <w:rFonts w:ascii="Times New Roman" w:hAnsi="Times New Roman"/>
                <w:lang w:val="ru-RU"/>
              </w:rPr>
              <w:t>ПрофМед</w:t>
            </w:r>
            <w:proofErr w:type="spellEnd"/>
            <w:r w:rsidRPr="00680D8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543FA4" w:rsidRPr="0036546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36546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0972B2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"КДЛ Д</w:t>
            </w:r>
            <w:bookmarkStart w:id="0" w:name="_GoBack"/>
            <w:bookmarkEnd w:id="0"/>
            <w:r>
              <w:rPr>
                <w:rFonts w:ascii="Times New Roman" w:hAnsi="Times New Roman"/>
                <w:lang w:val="ru-RU"/>
              </w:rPr>
              <w:t>ОМОДЕДОВО-ТЕСТ"</w:t>
            </w:r>
          </w:p>
        </w:tc>
        <w:tc>
          <w:tcPr>
            <w:tcW w:w="4962" w:type="dxa"/>
          </w:tcPr>
          <w:p w:rsidR="00543FA4" w:rsidRPr="0036546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36546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1D627F">
        <w:trPr>
          <w:cantSplit/>
          <w:trHeight w:val="428"/>
        </w:trPr>
        <w:tc>
          <w:tcPr>
            <w:tcW w:w="5120" w:type="dxa"/>
          </w:tcPr>
          <w:p w:rsidR="00543FA4" w:rsidRPr="000972B2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C41EA3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"СТОМАТОЛОГИЯ "АРТ-ДЕНТ"</w:t>
            </w:r>
          </w:p>
        </w:tc>
        <w:tc>
          <w:tcPr>
            <w:tcW w:w="4962" w:type="dxa"/>
          </w:tcPr>
          <w:p w:rsidR="00543FA4" w:rsidRPr="0036546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543FA4" w:rsidRPr="0036546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43FA4" w:rsidRPr="00C00BDA" w:rsidTr="009136E7">
        <w:trPr>
          <w:cantSplit/>
          <w:trHeight w:val="428"/>
        </w:trPr>
        <w:tc>
          <w:tcPr>
            <w:tcW w:w="5120" w:type="dxa"/>
          </w:tcPr>
          <w:p w:rsidR="00543FA4" w:rsidRPr="00680D88" w:rsidRDefault="00543FA4" w:rsidP="00680D88">
            <w:pPr>
              <w:pStyle w:val="affa"/>
              <w:numPr>
                <w:ilvl w:val="0"/>
                <w:numId w:val="11"/>
              </w:numPr>
              <w:ind w:left="51" w:firstLine="0"/>
              <w:rPr>
                <w:rFonts w:ascii="Times New Roman" w:hAnsi="Times New Roman"/>
                <w:lang w:val="ru-RU"/>
              </w:rPr>
            </w:pPr>
            <w:r w:rsidRPr="00680D88">
              <w:rPr>
                <w:rFonts w:ascii="Times New Roman" w:hAnsi="Times New Roman"/>
                <w:lang w:val="ru-RU"/>
              </w:rPr>
              <w:t>Общество с ограниченной ответственностью "ПРОМЕД"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543FA4" w:rsidRPr="0036546A" w:rsidRDefault="00543FA4" w:rsidP="00543FA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43FA4" w:rsidRPr="0036546A" w:rsidRDefault="00543FA4" w:rsidP="00543FA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B728B" w:rsidRDefault="00DB728B" w:rsidP="0006637E">
      <w:pPr>
        <w:pStyle w:val="14"/>
        <w:spacing w:line="240" w:lineRule="exact"/>
        <w:rPr>
          <w:rFonts w:ascii="Times New Roman" w:hAnsi="Times New Roman"/>
          <w:lang w:val="ru-RU"/>
        </w:rPr>
      </w:pPr>
    </w:p>
    <w:p w:rsidR="00DB728B" w:rsidRPr="00DB728B" w:rsidRDefault="00DB728B" w:rsidP="00DB728B">
      <w:pPr>
        <w:rPr>
          <w:lang w:val="ru-RU"/>
        </w:rPr>
      </w:pPr>
    </w:p>
    <w:p w:rsidR="00DB728B" w:rsidRPr="00DB728B" w:rsidRDefault="00DB728B" w:rsidP="00DB728B">
      <w:pPr>
        <w:rPr>
          <w:lang w:val="ru-RU"/>
        </w:rPr>
      </w:pPr>
    </w:p>
    <w:p w:rsidR="00154FA9" w:rsidRPr="00DB728B" w:rsidRDefault="00DB728B" w:rsidP="00DB728B">
      <w:pPr>
        <w:tabs>
          <w:tab w:val="left" w:pos="6135"/>
        </w:tabs>
        <w:rPr>
          <w:lang w:val="ru-RU"/>
        </w:rPr>
      </w:pPr>
      <w:r>
        <w:rPr>
          <w:lang w:val="ru-RU"/>
        </w:rPr>
        <w:tab/>
      </w:r>
    </w:p>
    <w:sectPr w:rsidR="00154FA9" w:rsidRPr="00DB728B" w:rsidSect="00D13E52">
      <w:headerReference w:type="default" r:id="rId8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B58" w:rsidRDefault="00A65B58" w:rsidP="006B65C9">
      <w:r>
        <w:separator/>
      </w:r>
    </w:p>
  </w:endnote>
  <w:endnote w:type="continuationSeparator" w:id="0">
    <w:p w:rsidR="00A65B58" w:rsidRDefault="00A65B58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B58" w:rsidRDefault="00A65B58" w:rsidP="006B65C9">
      <w:r>
        <w:separator/>
      </w:r>
    </w:p>
  </w:footnote>
  <w:footnote w:type="continuationSeparator" w:id="0">
    <w:p w:rsidR="00A65B58" w:rsidRDefault="00A65B58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6D05A0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C7714F">
          <w:rPr>
            <w:rFonts w:ascii="Times New Roman" w:hAnsi="Times New Roman"/>
            <w:noProof/>
          </w:rPr>
          <w:t>2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4ADD"/>
    <w:multiLevelType w:val="hybridMultilevel"/>
    <w:tmpl w:val="0EE23BA6"/>
    <w:lvl w:ilvl="0" w:tplc="DCC281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2602F"/>
    <w:multiLevelType w:val="hybridMultilevel"/>
    <w:tmpl w:val="648E2B2C"/>
    <w:lvl w:ilvl="0" w:tplc="63BA5D0C">
      <w:start w:val="34"/>
      <w:numFmt w:val="decimal"/>
      <w:lvlText w:val="%1."/>
      <w:lvlJc w:val="left"/>
      <w:pPr>
        <w:ind w:left="110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37C5A"/>
    <w:multiLevelType w:val="hybridMultilevel"/>
    <w:tmpl w:val="CC2E8EFA"/>
    <w:lvl w:ilvl="0" w:tplc="A56CCC32">
      <w:start w:val="34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05BF6"/>
    <w:multiLevelType w:val="hybridMultilevel"/>
    <w:tmpl w:val="D346BCF0"/>
    <w:lvl w:ilvl="0" w:tplc="DCC28150">
      <w:start w:val="1"/>
      <w:numFmt w:val="decimal"/>
      <w:lvlText w:val="%1."/>
      <w:lvlJc w:val="left"/>
      <w:pPr>
        <w:ind w:left="111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23A95"/>
    <w:multiLevelType w:val="hybridMultilevel"/>
    <w:tmpl w:val="6EE853DA"/>
    <w:lvl w:ilvl="0" w:tplc="E42E46B6">
      <w:start w:val="24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C3B35"/>
    <w:multiLevelType w:val="hybridMultilevel"/>
    <w:tmpl w:val="026EB7B6"/>
    <w:lvl w:ilvl="0" w:tplc="0A4C85FA">
      <w:start w:val="3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23D19"/>
    <w:multiLevelType w:val="hybridMultilevel"/>
    <w:tmpl w:val="3F84180E"/>
    <w:lvl w:ilvl="0" w:tplc="DCC28150">
      <w:start w:val="1"/>
      <w:numFmt w:val="decimal"/>
      <w:lvlText w:val="%1."/>
      <w:lvlJc w:val="left"/>
      <w:pPr>
        <w:ind w:left="77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2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5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6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817D8"/>
    <w:multiLevelType w:val="hybridMultilevel"/>
    <w:tmpl w:val="BB08C47E"/>
    <w:lvl w:ilvl="0" w:tplc="DCC28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48384770"/>
    <w:multiLevelType w:val="hybridMultilevel"/>
    <w:tmpl w:val="AB6AA2A0"/>
    <w:lvl w:ilvl="0" w:tplc="788E71AE">
      <w:start w:val="2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93090A"/>
    <w:multiLevelType w:val="hybridMultilevel"/>
    <w:tmpl w:val="DB88AC32"/>
    <w:lvl w:ilvl="0" w:tplc="9118E5E2">
      <w:start w:val="18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908A8"/>
    <w:multiLevelType w:val="hybridMultilevel"/>
    <w:tmpl w:val="894E00E4"/>
    <w:lvl w:ilvl="0" w:tplc="DCC28150">
      <w:start w:val="1"/>
      <w:numFmt w:val="decimal"/>
      <w:lvlText w:val="%1."/>
      <w:lvlJc w:val="left"/>
      <w:pPr>
        <w:ind w:left="75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9166DA4"/>
    <w:multiLevelType w:val="hybridMultilevel"/>
    <w:tmpl w:val="E2F2FEDA"/>
    <w:lvl w:ilvl="0" w:tplc="DCC28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3759D"/>
    <w:multiLevelType w:val="hybridMultilevel"/>
    <w:tmpl w:val="C7D484C0"/>
    <w:lvl w:ilvl="0" w:tplc="F96431E0">
      <w:start w:val="23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134DB"/>
    <w:multiLevelType w:val="hybridMultilevel"/>
    <w:tmpl w:val="FE9EB416"/>
    <w:lvl w:ilvl="0" w:tplc="DCC28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2763E1"/>
    <w:multiLevelType w:val="hybridMultilevel"/>
    <w:tmpl w:val="D61217C2"/>
    <w:lvl w:ilvl="0" w:tplc="DCC28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C7DCC"/>
    <w:multiLevelType w:val="hybridMultilevel"/>
    <w:tmpl w:val="B4860E1A"/>
    <w:lvl w:ilvl="0" w:tplc="80A0209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859A2"/>
    <w:multiLevelType w:val="hybridMultilevel"/>
    <w:tmpl w:val="F0207F06"/>
    <w:lvl w:ilvl="0" w:tplc="DCC28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30"/>
  </w:num>
  <w:num w:numId="5">
    <w:abstractNumId w:val="14"/>
  </w:num>
  <w:num w:numId="6">
    <w:abstractNumId w:val="34"/>
  </w:num>
  <w:num w:numId="7">
    <w:abstractNumId w:val="23"/>
  </w:num>
  <w:num w:numId="8">
    <w:abstractNumId w:val="13"/>
  </w:num>
  <w:num w:numId="9">
    <w:abstractNumId w:val="9"/>
  </w:num>
  <w:num w:numId="10">
    <w:abstractNumId w:val="12"/>
  </w:num>
  <w:num w:numId="11">
    <w:abstractNumId w:val="0"/>
  </w:num>
  <w:num w:numId="12">
    <w:abstractNumId w:val="20"/>
  </w:num>
  <w:num w:numId="13">
    <w:abstractNumId w:val="24"/>
  </w:num>
  <w:num w:numId="14">
    <w:abstractNumId w:val="17"/>
  </w:num>
  <w:num w:numId="15">
    <w:abstractNumId w:val="3"/>
  </w:num>
  <w:num w:numId="16">
    <w:abstractNumId w:val="32"/>
  </w:num>
  <w:num w:numId="17">
    <w:abstractNumId w:val="27"/>
  </w:num>
  <w:num w:numId="18">
    <w:abstractNumId w:val="16"/>
  </w:num>
  <w:num w:numId="19">
    <w:abstractNumId w:val="8"/>
  </w:num>
  <w:num w:numId="20">
    <w:abstractNumId w:val="11"/>
  </w:num>
  <w:num w:numId="21">
    <w:abstractNumId w:val="5"/>
  </w:num>
  <w:num w:numId="22">
    <w:abstractNumId w:val="25"/>
  </w:num>
  <w:num w:numId="23">
    <w:abstractNumId w:val="4"/>
  </w:num>
  <w:num w:numId="24">
    <w:abstractNumId w:val="1"/>
  </w:num>
  <w:num w:numId="25">
    <w:abstractNumId w:val="10"/>
  </w:num>
  <w:num w:numId="26">
    <w:abstractNumId w:val="7"/>
  </w:num>
  <w:num w:numId="27">
    <w:abstractNumId w:val="31"/>
  </w:num>
  <w:num w:numId="28">
    <w:abstractNumId w:val="29"/>
  </w:num>
  <w:num w:numId="29">
    <w:abstractNumId w:val="22"/>
  </w:num>
  <w:num w:numId="30">
    <w:abstractNumId w:val="26"/>
  </w:num>
  <w:num w:numId="31">
    <w:abstractNumId w:val="21"/>
  </w:num>
  <w:num w:numId="32">
    <w:abstractNumId w:val="33"/>
  </w:num>
  <w:num w:numId="33">
    <w:abstractNumId w:val="28"/>
  </w:num>
  <w:num w:numId="34">
    <w:abstractNumId w:val="18"/>
  </w:num>
  <w:num w:numId="35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02B0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37E"/>
    <w:rsid w:val="000667C4"/>
    <w:rsid w:val="00067DD5"/>
    <w:rsid w:val="00067F2C"/>
    <w:rsid w:val="000732E0"/>
    <w:rsid w:val="00073322"/>
    <w:rsid w:val="000740E3"/>
    <w:rsid w:val="00074C9A"/>
    <w:rsid w:val="00076343"/>
    <w:rsid w:val="00076380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972B2"/>
    <w:rsid w:val="000A051C"/>
    <w:rsid w:val="000A2D5D"/>
    <w:rsid w:val="000A3F36"/>
    <w:rsid w:val="000A4122"/>
    <w:rsid w:val="000A6CAC"/>
    <w:rsid w:val="000A7235"/>
    <w:rsid w:val="000A7999"/>
    <w:rsid w:val="000B001A"/>
    <w:rsid w:val="000B0F5A"/>
    <w:rsid w:val="000B23BB"/>
    <w:rsid w:val="000B42C8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0D1B"/>
    <w:rsid w:val="000F23D7"/>
    <w:rsid w:val="000F283E"/>
    <w:rsid w:val="000F31BE"/>
    <w:rsid w:val="000F3C39"/>
    <w:rsid w:val="000F4F75"/>
    <w:rsid w:val="000F517D"/>
    <w:rsid w:val="000F6CDC"/>
    <w:rsid w:val="00101F46"/>
    <w:rsid w:val="0010228A"/>
    <w:rsid w:val="00103849"/>
    <w:rsid w:val="00104601"/>
    <w:rsid w:val="00105E20"/>
    <w:rsid w:val="00110B96"/>
    <w:rsid w:val="00115064"/>
    <w:rsid w:val="001171EF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2068"/>
    <w:rsid w:val="001531A1"/>
    <w:rsid w:val="00153BA4"/>
    <w:rsid w:val="00153DE5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6FF4"/>
    <w:rsid w:val="001B704F"/>
    <w:rsid w:val="001C2C46"/>
    <w:rsid w:val="001C4515"/>
    <w:rsid w:val="001D0F1D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16886"/>
    <w:rsid w:val="002215C4"/>
    <w:rsid w:val="002227A7"/>
    <w:rsid w:val="00224D95"/>
    <w:rsid w:val="0022529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5177"/>
    <w:rsid w:val="002665E4"/>
    <w:rsid w:val="00267F84"/>
    <w:rsid w:val="002706CC"/>
    <w:rsid w:val="00270A9F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02A6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C3654"/>
    <w:rsid w:val="002C3662"/>
    <w:rsid w:val="002D3920"/>
    <w:rsid w:val="002D4C4C"/>
    <w:rsid w:val="002D5F2A"/>
    <w:rsid w:val="002D6B1D"/>
    <w:rsid w:val="002D7C05"/>
    <w:rsid w:val="002E2AA9"/>
    <w:rsid w:val="002E4790"/>
    <w:rsid w:val="002E5774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2F7239"/>
    <w:rsid w:val="00302FB4"/>
    <w:rsid w:val="0030413C"/>
    <w:rsid w:val="003048C7"/>
    <w:rsid w:val="003049BF"/>
    <w:rsid w:val="00305CB0"/>
    <w:rsid w:val="00305F67"/>
    <w:rsid w:val="003070E1"/>
    <w:rsid w:val="0030759A"/>
    <w:rsid w:val="003124FD"/>
    <w:rsid w:val="003157EC"/>
    <w:rsid w:val="00320631"/>
    <w:rsid w:val="00320DED"/>
    <w:rsid w:val="00321126"/>
    <w:rsid w:val="003212D9"/>
    <w:rsid w:val="00321724"/>
    <w:rsid w:val="00323D26"/>
    <w:rsid w:val="0032654F"/>
    <w:rsid w:val="003274A6"/>
    <w:rsid w:val="003306AB"/>
    <w:rsid w:val="003310A3"/>
    <w:rsid w:val="00331C96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878B9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9CF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D573A"/>
    <w:rsid w:val="003E2308"/>
    <w:rsid w:val="003E33B1"/>
    <w:rsid w:val="003E34CF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0D7A"/>
    <w:rsid w:val="0040156D"/>
    <w:rsid w:val="0040186F"/>
    <w:rsid w:val="00401E62"/>
    <w:rsid w:val="00401F1C"/>
    <w:rsid w:val="00402767"/>
    <w:rsid w:val="004034CC"/>
    <w:rsid w:val="00403C57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2F3A"/>
    <w:rsid w:val="004252F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1E7E"/>
    <w:rsid w:val="0046392B"/>
    <w:rsid w:val="00463F00"/>
    <w:rsid w:val="004640BD"/>
    <w:rsid w:val="0046632E"/>
    <w:rsid w:val="00467140"/>
    <w:rsid w:val="0046725D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3975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52E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4F6814"/>
    <w:rsid w:val="00500A39"/>
    <w:rsid w:val="00500D1E"/>
    <w:rsid w:val="005038A4"/>
    <w:rsid w:val="0050663A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3FA4"/>
    <w:rsid w:val="0054579F"/>
    <w:rsid w:val="0054623D"/>
    <w:rsid w:val="00546288"/>
    <w:rsid w:val="00546A1A"/>
    <w:rsid w:val="00552816"/>
    <w:rsid w:val="00554BAC"/>
    <w:rsid w:val="00555595"/>
    <w:rsid w:val="0055567B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293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4AC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774"/>
    <w:rsid w:val="00606A76"/>
    <w:rsid w:val="00612241"/>
    <w:rsid w:val="00613145"/>
    <w:rsid w:val="00613D30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0E9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40BE"/>
    <w:rsid w:val="0067594D"/>
    <w:rsid w:val="00676588"/>
    <w:rsid w:val="00680D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1FEB"/>
    <w:rsid w:val="006C3F2E"/>
    <w:rsid w:val="006C4080"/>
    <w:rsid w:val="006C4471"/>
    <w:rsid w:val="006C722E"/>
    <w:rsid w:val="006C7481"/>
    <w:rsid w:val="006D05A0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3A96"/>
    <w:rsid w:val="006E43D9"/>
    <w:rsid w:val="006E48F1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0897"/>
    <w:rsid w:val="0076213E"/>
    <w:rsid w:val="00762D4D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567C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90B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1F3C"/>
    <w:rsid w:val="00802448"/>
    <w:rsid w:val="008038EB"/>
    <w:rsid w:val="00803930"/>
    <w:rsid w:val="00804064"/>
    <w:rsid w:val="00804341"/>
    <w:rsid w:val="008051A5"/>
    <w:rsid w:val="00815773"/>
    <w:rsid w:val="008158E5"/>
    <w:rsid w:val="00815ABE"/>
    <w:rsid w:val="00817AF3"/>
    <w:rsid w:val="00822286"/>
    <w:rsid w:val="00822CDF"/>
    <w:rsid w:val="008231D5"/>
    <w:rsid w:val="00824842"/>
    <w:rsid w:val="008277B2"/>
    <w:rsid w:val="0083013A"/>
    <w:rsid w:val="00831273"/>
    <w:rsid w:val="00832646"/>
    <w:rsid w:val="00834F7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4688E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00D1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960E2"/>
    <w:rsid w:val="008A0BE2"/>
    <w:rsid w:val="008A2FA5"/>
    <w:rsid w:val="008A3003"/>
    <w:rsid w:val="008A3E39"/>
    <w:rsid w:val="008A490B"/>
    <w:rsid w:val="008A49CF"/>
    <w:rsid w:val="008A6C62"/>
    <w:rsid w:val="008B211A"/>
    <w:rsid w:val="008B26C8"/>
    <w:rsid w:val="008B6051"/>
    <w:rsid w:val="008B798F"/>
    <w:rsid w:val="008C260C"/>
    <w:rsid w:val="008C2B61"/>
    <w:rsid w:val="008C2C17"/>
    <w:rsid w:val="008C4ACA"/>
    <w:rsid w:val="008D1380"/>
    <w:rsid w:val="008D1D2E"/>
    <w:rsid w:val="008D1DD3"/>
    <w:rsid w:val="008D429A"/>
    <w:rsid w:val="008D447A"/>
    <w:rsid w:val="008D4516"/>
    <w:rsid w:val="008D66DC"/>
    <w:rsid w:val="008D6E18"/>
    <w:rsid w:val="008D6E51"/>
    <w:rsid w:val="008E15F1"/>
    <w:rsid w:val="008E2009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6E7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317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599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1AA0"/>
    <w:rsid w:val="009B2E60"/>
    <w:rsid w:val="009B3FDD"/>
    <w:rsid w:val="009B4034"/>
    <w:rsid w:val="009B4742"/>
    <w:rsid w:val="009B60FC"/>
    <w:rsid w:val="009C0FDE"/>
    <w:rsid w:val="009C1773"/>
    <w:rsid w:val="009C2D8F"/>
    <w:rsid w:val="009C33E7"/>
    <w:rsid w:val="009C3858"/>
    <w:rsid w:val="009C5493"/>
    <w:rsid w:val="009D25AD"/>
    <w:rsid w:val="009D2B77"/>
    <w:rsid w:val="009D2C1A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3E5F"/>
    <w:rsid w:val="00A04D40"/>
    <w:rsid w:val="00A06D28"/>
    <w:rsid w:val="00A075DD"/>
    <w:rsid w:val="00A07C44"/>
    <w:rsid w:val="00A11D33"/>
    <w:rsid w:val="00A12177"/>
    <w:rsid w:val="00A13358"/>
    <w:rsid w:val="00A13FB5"/>
    <w:rsid w:val="00A1594E"/>
    <w:rsid w:val="00A17111"/>
    <w:rsid w:val="00A22091"/>
    <w:rsid w:val="00A225F2"/>
    <w:rsid w:val="00A23857"/>
    <w:rsid w:val="00A23EF7"/>
    <w:rsid w:val="00A24BFF"/>
    <w:rsid w:val="00A25227"/>
    <w:rsid w:val="00A26CA7"/>
    <w:rsid w:val="00A32495"/>
    <w:rsid w:val="00A325F1"/>
    <w:rsid w:val="00A41164"/>
    <w:rsid w:val="00A4147A"/>
    <w:rsid w:val="00A41E40"/>
    <w:rsid w:val="00A42354"/>
    <w:rsid w:val="00A43090"/>
    <w:rsid w:val="00A458C5"/>
    <w:rsid w:val="00A46163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226A"/>
    <w:rsid w:val="00A63C0B"/>
    <w:rsid w:val="00A65266"/>
    <w:rsid w:val="00A65B58"/>
    <w:rsid w:val="00A665F8"/>
    <w:rsid w:val="00A707DC"/>
    <w:rsid w:val="00A707E4"/>
    <w:rsid w:val="00A718DC"/>
    <w:rsid w:val="00A7281C"/>
    <w:rsid w:val="00A8054B"/>
    <w:rsid w:val="00A80A2A"/>
    <w:rsid w:val="00A82133"/>
    <w:rsid w:val="00A84029"/>
    <w:rsid w:val="00A8438D"/>
    <w:rsid w:val="00A86191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A629F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AF7D59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1F3F"/>
    <w:rsid w:val="00B71FCD"/>
    <w:rsid w:val="00B74EB8"/>
    <w:rsid w:val="00B76ABA"/>
    <w:rsid w:val="00B7700F"/>
    <w:rsid w:val="00B819BC"/>
    <w:rsid w:val="00B822D6"/>
    <w:rsid w:val="00B823E0"/>
    <w:rsid w:val="00B83C9A"/>
    <w:rsid w:val="00B85605"/>
    <w:rsid w:val="00B859C8"/>
    <w:rsid w:val="00B86089"/>
    <w:rsid w:val="00B86BC5"/>
    <w:rsid w:val="00B933FC"/>
    <w:rsid w:val="00B9504E"/>
    <w:rsid w:val="00B95A7E"/>
    <w:rsid w:val="00B95C15"/>
    <w:rsid w:val="00B97C72"/>
    <w:rsid w:val="00BA1A69"/>
    <w:rsid w:val="00BA258E"/>
    <w:rsid w:val="00BA275C"/>
    <w:rsid w:val="00BA3552"/>
    <w:rsid w:val="00BA38D8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3942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4D3B"/>
    <w:rsid w:val="00BE6425"/>
    <w:rsid w:val="00BE6436"/>
    <w:rsid w:val="00BF01FD"/>
    <w:rsid w:val="00BF0236"/>
    <w:rsid w:val="00BF0B34"/>
    <w:rsid w:val="00BF0D11"/>
    <w:rsid w:val="00BF2BBF"/>
    <w:rsid w:val="00BF31C2"/>
    <w:rsid w:val="00BF3FBD"/>
    <w:rsid w:val="00C00A5E"/>
    <w:rsid w:val="00C00BDA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1E93"/>
    <w:rsid w:val="00C41EA3"/>
    <w:rsid w:val="00C4224C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0B5C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7714F"/>
    <w:rsid w:val="00C8015A"/>
    <w:rsid w:val="00C80601"/>
    <w:rsid w:val="00C81E19"/>
    <w:rsid w:val="00C833B9"/>
    <w:rsid w:val="00C871F3"/>
    <w:rsid w:val="00C87EBF"/>
    <w:rsid w:val="00C916ED"/>
    <w:rsid w:val="00C939B4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0F04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2F44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2B49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5BB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5438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B728B"/>
    <w:rsid w:val="00DC280A"/>
    <w:rsid w:val="00DC3828"/>
    <w:rsid w:val="00DC3A76"/>
    <w:rsid w:val="00DC3DDA"/>
    <w:rsid w:val="00DC6AA2"/>
    <w:rsid w:val="00DD0178"/>
    <w:rsid w:val="00DD1418"/>
    <w:rsid w:val="00DD1DC3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65F"/>
    <w:rsid w:val="00E00B9C"/>
    <w:rsid w:val="00E013E2"/>
    <w:rsid w:val="00E01D78"/>
    <w:rsid w:val="00E046C5"/>
    <w:rsid w:val="00E047E6"/>
    <w:rsid w:val="00E06762"/>
    <w:rsid w:val="00E1002E"/>
    <w:rsid w:val="00E108FC"/>
    <w:rsid w:val="00E10F3E"/>
    <w:rsid w:val="00E11F94"/>
    <w:rsid w:val="00E12319"/>
    <w:rsid w:val="00E14D6C"/>
    <w:rsid w:val="00E16A8D"/>
    <w:rsid w:val="00E174B5"/>
    <w:rsid w:val="00E17600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2A2D"/>
    <w:rsid w:val="00E737D0"/>
    <w:rsid w:val="00E742FF"/>
    <w:rsid w:val="00E81A7E"/>
    <w:rsid w:val="00E81C8B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6955"/>
    <w:rsid w:val="00EA717B"/>
    <w:rsid w:val="00EA71B3"/>
    <w:rsid w:val="00EA74C7"/>
    <w:rsid w:val="00EB01D9"/>
    <w:rsid w:val="00EB1220"/>
    <w:rsid w:val="00EB3FF2"/>
    <w:rsid w:val="00EB5460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1B5"/>
    <w:rsid w:val="00EE13F1"/>
    <w:rsid w:val="00EE1A39"/>
    <w:rsid w:val="00EE3CC1"/>
    <w:rsid w:val="00EE49CB"/>
    <w:rsid w:val="00EE5C0A"/>
    <w:rsid w:val="00EE72C3"/>
    <w:rsid w:val="00EE732E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4347"/>
    <w:rsid w:val="00F157E8"/>
    <w:rsid w:val="00F179F4"/>
    <w:rsid w:val="00F17CF2"/>
    <w:rsid w:val="00F21A56"/>
    <w:rsid w:val="00F22649"/>
    <w:rsid w:val="00F22996"/>
    <w:rsid w:val="00F2370E"/>
    <w:rsid w:val="00F23E77"/>
    <w:rsid w:val="00F24FC0"/>
    <w:rsid w:val="00F266EA"/>
    <w:rsid w:val="00F27495"/>
    <w:rsid w:val="00F27AEC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57D77"/>
    <w:rsid w:val="00F60DBA"/>
    <w:rsid w:val="00F6334A"/>
    <w:rsid w:val="00F63546"/>
    <w:rsid w:val="00F6437F"/>
    <w:rsid w:val="00F643FB"/>
    <w:rsid w:val="00F64928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4C17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32D8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02D8"/>
    <w:rsid w:val="00FE1674"/>
    <w:rsid w:val="00FE169E"/>
    <w:rsid w:val="00FE31F6"/>
    <w:rsid w:val="00FE3617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qFormat="1"/>
    <w:lsdException w:name="foot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7EC5F-DDEE-4E8B-8CB3-C13372D8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1404</TotalTime>
  <Pages>19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Федоров</cp:lastModifiedBy>
  <cp:revision>40</cp:revision>
  <cp:lastPrinted>2026-01-15T08:46:00Z</cp:lastPrinted>
  <dcterms:created xsi:type="dcterms:W3CDTF">2025-11-20T10:12:00Z</dcterms:created>
  <dcterms:modified xsi:type="dcterms:W3CDTF">2026-07-07T06:24:00Z</dcterms:modified>
</cp:coreProperties>
</file>